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200E82">
        <w:rPr>
          <w:rFonts w:ascii="Arial" w:hAnsi="Arial" w:cs="Arial"/>
          <w:b/>
          <w:caps/>
          <w:sz w:val="28"/>
          <w:szCs w:val="28"/>
        </w:rPr>
        <w:t xml:space="preserve"> 2196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200E8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Profissional da Propaganda, comemorado em 17 de outubro.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00E82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200E82">
        <w:rPr>
          <w:rFonts w:ascii="Arial" w:hAnsi="Arial" w:cs="Arial"/>
        </w:rPr>
        <w:t xml:space="preserve"> o registro do </w:t>
      </w:r>
      <w:r w:rsidR="00200E82" w:rsidRPr="00200E82">
        <w:rPr>
          <w:rFonts w:ascii="Arial" w:hAnsi="Arial" w:cs="Arial"/>
        </w:rPr>
        <w:t>transcurso do Dia do Profissional da Propaganda, comemorado em 17 de outubro.</w:t>
      </w:r>
    </w:p>
    <w:p w:rsidR="00200E82" w:rsidRDefault="00200E8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propaganda brasileira é reconhecida como uma das melhores do mundo, assim desejamos cada vez mais sucesso a todos os profissionais da área.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00E82">
        <w:rPr>
          <w:rFonts w:ascii="Arial" w:hAnsi="Arial" w:cs="Arial"/>
        </w:rPr>
        <w:t xml:space="preserve">21 de outubro de 2015. </w:t>
      </w:r>
    </w:p>
    <w:p w:rsidR="00200E82" w:rsidRDefault="00200E8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454D" w:rsidRPr="005F454D" w:rsidRDefault="005F454D" w:rsidP="005F454D">
      <w:pPr>
        <w:jc w:val="center"/>
        <w:rPr>
          <w:rFonts w:ascii="Arial" w:hAnsi="Arial"/>
          <w:b/>
        </w:rPr>
      </w:pPr>
      <w:r w:rsidRPr="005F454D">
        <w:rPr>
          <w:rFonts w:ascii="Arial" w:hAnsi="Arial"/>
          <w:b/>
        </w:rPr>
        <w:t>PAULI</w:t>
      </w:r>
      <w:bookmarkStart w:id="0" w:name="_GoBack"/>
      <w:bookmarkEnd w:id="0"/>
      <w:r w:rsidRPr="005F454D">
        <w:rPr>
          <w:rFonts w:ascii="Arial" w:hAnsi="Arial"/>
          <w:b/>
        </w:rPr>
        <w:t>NHO DO ESPORTE</w:t>
      </w:r>
    </w:p>
    <w:p w:rsidR="005F454D" w:rsidRPr="005F454D" w:rsidRDefault="005F454D" w:rsidP="005F454D">
      <w:pPr>
        <w:jc w:val="center"/>
        <w:rPr>
          <w:rFonts w:ascii="Arial" w:hAnsi="Arial"/>
        </w:rPr>
      </w:pPr>
      <w:r w:rsidRPr="005F454D">
        <w:rPr>
          <w:rFonts w:ascii="Arial" w:hAnsi="Arial"/>
        </w:rPr>
        <w:t>Vereador – PMDB</w:t>
      </w:r>
    </w:p>
    <w:p w:rsidR="005F454D" w:rsidRPr="005F454D" w:rsidRDefault="005F454D" w:rsidP="005F454D">
      <w:pPr>
        <w:jc w:val="center"/>
        <w:rPr>
          <w:rFonts w:ascii="Arial" w:hAnsi="Arial" w:cs="Arial"/>
        </w:rPr>
      </w:pPr>
      <w:r w:rsidRPr="005F454D">
        <w:rPr>
          <w:rFonts w:ascii="Arial" w:hAnsi="Arial" w:cs="Arial"/>
        </w:rPr>
        <w:t>Vice-Presidente</w:t>
      </w:r>
    </w:p>
    <w:p w:rsidR="00200E82" w:rsidRPr="00BF791A" w:rsidRDefault="00200E8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9E2" w:rsidRDefault="00A759E2">
      <w:r>
        <w:separator/>
      </w:r>
    </w:p>
  </w:endnote>
  <w:endnote w:type="continuationSeparator" w:id="0">
    <w:p w:rsidR="00A759E2" w:rsidRDefault="00A7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9E2" w:rsidRDefault="00A759E2">
      <w:r>
        <w:separator/>
      </w:r>
    </w:p>
  </w:footnote>
  <w:footnote w:type="continuationSeparator" w:id="0">
    <w:p w:rsidR="00A759E2" w:rsidRDefault="00A75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0E82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F454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759E2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71D7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117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2015-10-19T13:29:00Z</dcterms:created>
  <dcterms:modified xsi:type="dcterms:W3CDTF">2015-10-19T13:33:00Z</dcterms:modified>
</cp:coreProperties>
</file>